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6FC47" w14:textId="77777777" w:rsidR="00213730" w:rsidRDefault="00213730" w:rsidP="002137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KYNGESMILL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6A290A14" w14:textId="77777777" w:rsidR="00213730" w:rsidRDefault="00213730" w:rsidP="00213730">
      <w:pPr>
        <w:pStyle w:val="NoSpacing"/>
        <w:rPr>
          <w:rFonts w:cs="Times New Roman"/>
          <w:szCs w:val="24"/>
        </w:rPr>
      </w:pPr>
    </w:p>
    <w:p w14:paraId="43749CBF" w14:textId="77777777" w:rsidR="00213730" w:rsidRDefault="00213730" w:rsidP="00213730">
      <w:pPr>
        <w:pStyle w:val="NoSpacing"/>
        <w:rPr>
          <w:rFonts w:cs="Times New Roman"/>
          <w:szCs w:val="24"/>
        </w:rPr>
      </w:pPr>
    </w:p>
    <w:p w14:paraId="6BAE3269" w14:textId="77777777" w:rsidR="00213730" w:rsidRDefault="00213730" w:rsidP="002137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Alton, Hampshire,</w:t>
      </w:r>
    </w:p>
    <w:p w14:paraId="14D0DCFC" w14:textId="77777777" w:rsidR="00213730" w:rsidRDefault="00213730" w:rsidP="002137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Isabel Lysle(q.v.).</w:t>
      </w:r>
    </w:p>
    <w:p w14:paraId="2BBA6652" w14:textId="77777777" w:rsidR="00213730" w:rsidRDefault="00213730" w:rsidP="0021373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8F4292A" w14:textId="77777777" w:rsidR="00213730" w:rsidRDefault="00213730" w:rsidP="0021373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pp.113-4)</w:t>
      </w:r>
    </w:p>
    <w:p w14:paraId="39DBEDC6" w14:textId="77777777" w:rsidR="00213730" w:rsidRDefault="00213730" w:rsidP="00213730">
      <w:pPr>
        <w:pStyle w:val="NoSpacing"/>
        <w:rPr>
          <w:rFonts w:eastAsia="Times New Roman" w:cs="Times New Roman"/>
          <w:szCs w:val="24"/>
        </w:rPr>
      </w:pPr>
    </w:p>
    <w:p w14:paraId="453DA3A4" w14:textId="77777777" w:rsidR="00213730" w:rsidRDefault="00213730" w:rsidP="00213730">
      <w:pPr>
        <w:pStyle w:val="NoSpacing"/>
        <w:rPr>
          <w:rFonts w:eastAsia="Times New Roman" w:cs="Times New Roman"/>
          <w:szCs w:val="24"/>
        </w:rPr>
      </w:pPr>
    </w:p>
    <w:p w14:paraId="68BB94D4" w14:textId="77777777" w:rsidR="00213730" w:rsidRDefault="00213730" w:rsidP="002137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August 2023</w:t>
      </w:r>
    </w:p>
    <w:p w14:paraId="2B8E8C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BAA23" w14:textId="77777777" w:rsidR="00213730" w:rsidRDefault="00213730" w:rsidP="009139A6">
      <w:r>
        <w:separator/>
      </w:r>
    </w:p>
  </w:endnote>
  <w:endnote w:type="continuationSeparator" w:id="0">
    <w:p w14:paraId="712624DD" w14:textId="77777777" w:rsidR="00213730" w:rsidRDefault="002137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05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DF6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3A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05AE1" w14:textId="77777777" w:rsidR="00213730" w:rsidRDefault="00213730" w:rsidP="009139A6">
      <w:r>
        <w:separator/>
      </w:r>
    </w:p>
  </w:footnote>
  <w:footnote w:type="continuationSeparator" w:id="0">
    <w:p w14:paraId="648BD5CE" w14:textId="77777777" w:rsidR="00213730" w:rsidRDefault="002137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68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B3C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694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730"/>
    <w:rsid w:val="000666E0"/>
    <w:rsid w:val="0021373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1C83C"/>
  <w15:chartTrackingRefBased/>
  <w15:docId w15:val="{7B2317FC-0585-4D9E-B7A9-9A940E7C4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2023-08-31T20:39:00Z</dcterms:created>
  <dcterms:modified xsi:type="dcterms:W3CDTF">2023-08-31T20:40:00Z</dcterms:modified>
</cp:coreProperties>
</file>